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F232D" w14:textId="77777777" w:rsidR="00747078" w:rsidRDefault="00747078" w:rsidP="007470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BURTON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38B5534F" w14:textId="77777777" w:rsidR="00747078" w:rsidRDefault="00747078" w:rsidP="00747078">
      <w:pPr>
        <w:pStyle w:val="NoSpacing"/>
        <w:rPr>
          <w:rFonts w:cs="Times New Roman"/>
          <w:szCs w:val="24"/>
        </w:rPr>
      </w:pPr>
    </w:p>
    <w:p w14:paraId="1F49CF00" w14:textId="77777777" w:rsidR="00747078" w:rsidRDefault="00747078" w:rsidP="00747078">
      <w:pPr>
        <w:pStyle w:val="NoSpacing"/>
        <w:rPr>
          <w:rFonts w:cs="Times New Roman"/>
          <w:szCs w:val="24"/>
        </w:rPr>
      </w:pPr>
    </w:p>
    <w:p w14:paraId="6D96E98C" w14:textId="77777777" w:rsidR="00747078" w:rsidRDefault="00747078" w:rsidP="007470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Mar.1413</w:t>
      </w:r>
      <w:r>
        <w:rPr>
          <w:rFonts w:cs="Times New Roman"/>
          <w:szCs w:val="24"/>
        </w:rPr>
        <w:tab/>
        <w:t xml:space="preserve">He and Richard Midelton(q.v.) were commissioned to levy and collect in person </w:t>
      </w:r>
    </w:p>
    <w:p w14:paraId="518A82B0" w14:textId="77777777" w:rsidR="00747078" w:rsidRDefault="00747078" w:rsidP="007470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customs on the port of Hull and all adjacent ports and places.</w:t>
      </w:r>
    </w:p>
    <w:p w14:paraId="49C48A41" w14:textId="77777777" w:rsidR="00747078" w:rsidRDefault="00747078" w:rsidP="007470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p.4)</w:t>
      </w:r>
    </w:p>
    <w:p w14:paraId="13F8C42C" w14:textId="77777777" w:rsidR="00747078" w:rsidRDefault="00747078" w:rsidP="00747078">
      <w:pPr>
        <w:pStyle w:val="NoSpacing"/>
        <w:rPr>
          <w:rFonts w:cs="Times New Roman"/>
          <w:szCs w:val="24"/>
        </w:rPr>
      </w:pPr>
    </w:p>
    <w:p w14:paraId="498A7652" w14:textId="77777777" w:rsidR="00747078" w:rsidRDefault="00747078" w:rsidP="00747078">
      <w:pPr>
        <w:pStyle w:val="NoSpacing"/>
        <w:rPr>
          <w:rFonts w:cs="Times New Roman"/>
          <w:szCs w:val="24"/>
        </w:rPr>
      </w:pPr>
    </w:p>
    <w:p w14:paraId="5FE9F351" w14:textId="77777777" w:rsidR="00747078" w:rsidRDefault="00747078" w:rsidP="007470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2024</w:t>
      </w:r>
    </w:p>
    <w:p w14:paraId="06E1D3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FFD7A" w14:textId="77777777" w:rsidR="00747078" w:rsidRDefault="00747078" w:rsidP="009139A6">
      <w:r>
        <w:separator/>
      </w:r>
    </w:p>
  </w:endnote>
  <w:endnote w:type="continuationSeparator" w:id="0">
    <w:p w14:paraId="121CDCBD" w14:textId="77777777" w:rsidR="00747078" w:rsidRDefault="007470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070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C7A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1D0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EB9D5" w14:textId="77777777" w:rsidR="00747078" w:rsidRDefault="00747078" w:rsidP="009139A6">
      <w:r>
        <w:separator/>
      </w:r>
    </w:p>
  </w:footnote>
  <w:footnote w:type="continuationSeparator" w:id="0">
    <w:p w14:paraId="721D71A8" w14:textId="77777777" w:rsidR="00747078" w:rsidRDefault="007470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8A2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493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8E8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078"/>
    <w:rsid w:val="000666E0"/>
    <w:rsid w:val="001C5947"/>
    <w:rsid w:val="002510B7"/>
    <w:rsid w:val="00270799"/>
    <w:rsid w:val="005C130B"/>
    <w:rsid w:val="0074707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6B287"/>
  <w15:chartTrackingRefBased/>
  <w15:docId w15:val="{D6BFFD6A-475E-4633-A7E3-8747C267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2024-07-08T09:54:00Z</dcterms:created>
  <dcterms:modified xsi:type="dcterms:W3CDTF">2024-07-08T09:55:00Z</dcterms:modified>
</cp:coreProperties>
</file>